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6F2E83B3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202CE" w:rsidRPr="003202CE">
        <w:t>10040396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37BD3D83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Content>
          <w:r w:rsidR="001E2784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Pr="001E1B9C">
        <w:t xml:space="preserve"> </w:t>
      </w:r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4" w:name="_Hlk122365554"/>
      <w:r>
        <w:t xml:space="preserve">at least </w:t>
      </w:r>
      <w:r>
        <w:rPr>
          <w:b/>
          <w:bCs/>
        </w:rPr>
        <w:t>EUR</w:t>
      </w:r>
      <w:bookmarkEnd w:id="34"/>
      <w:r w:rsidR="00A372EB">
        <w:rPr>
          <w:b/>
          <w:bCs/>
        </w:rPr>
        <w:t xml:space="preserve"> </w:t>
      </w:r>
      <w:r w:rsidR="002B2D80">
        <w:rPr>
          <w:rFonts w:cs="Arial"/>
          <w:szCs w:val="22"/>
        </w:rPr>
        <w:t>60.000,00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5" w:name="_Toc154582621"/>
      <w:bookmarkStart w:id="36" w:name="_Toc218866210"/>
      <w:r w:rsidRPr="001E1B9C">
        <w:t>Technical capacity</w:t>
      </w:r>
      <w:bookmarkEnd w:id="35"/>
      <w:bookmarkEnd w:id="36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7" w:name="_Hlk154582209"/>
      <w:r w:rsidRPr="00DA5D97">
        <w:rPr>
          <w:i/>
        </w:rPr>
        <w:t xml:space="preserve">the past three years </w:t>
      </w:r>
      <w:bookmarkEnd w:id="37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8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8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9" w:name="_Toc154582622"/>
      <w:bookmarkStart w:id="40" w:name="_Toc218866211"/>
      <w:r w:rsidRPr="001E1B9C">
        <w:t>Minimum requirements for references</w:t>
      </w:r>
      <w:bookmarkEnd w:id="39"/>
      <w:bookmarkEnd w:id="40"/>
    </w:p>
    <w:p w14:paraId="386E55F6" w14:textId="0DF757E8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2C145E">
        <w:rPr>
          <w:b w:val="0"/>
          <w:bCs w:val="0"/>
        </w:rPr>
        <w:t>10.000,00</w:t>
      </w:r>
      <w:r w:rsidRPr="00DA5D97">
        <w:rPr>
          <w:b w:val="0"/>
          <w:bCs w:val="0"/>
        </w:rPr>
        <w:t>.</w:t>
      </w:r>
      <w:bookmarkStart w:id="41" w:name="_Hlk124872251"/>
    </w:p>
    <w:bookmarkEnd w:id="41"/>
    <w:p w14:paraId="200EC6B6" w14:textId="701FFD96" w:rsidR="006D26C7" w:rsidRPr="002C145E" w:rsidRDefault="00074A24" w:rsidP="002C145E">
      <w:pPr>
        <w:pStyle w:val="Textkrper"/>
        <w:rPr>
          <w:color w:val="000000" w:themeColor="text1"/>
        </w:rPr>
        <w:sectPr w:rsidR="006D26C7" w:rsidRPr="002C145E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2C145E">
        <w:rPr>
          <w:b w:val="0"/>
        </w:rPr>
        <w:t>2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="003202CE" w:rsidRPr="003202CE">
        <w:rPr>
          <w:b w:val="0"/>
        </w:rPr>
        <w:t>environment, sustainable agriculture, studies in related fields</w:t>
      </w:r>
      <w:r w:rsidR="003202CE" w:rsidRPr="003202CE">
        <w:rPr>
          <w:b w:val="0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2" w:name="_Hlk124872272"/>
    </w:p>
    <w:bookmarkEnd w:id="42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3" w:name="_Hlk124872282"/>
    </w:p>
    <w:bookmarkEnd w:id="43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4" w:name="_Hlk124872297"/>
    </w:p>
    <w:bookmarkEnd w:id="44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5" w:name="_Hlk124872305"/>
    </w:p>
    <w:bookmarkEnd w:id="45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6" w:name="_Hlk124872313"/>
    </w:p>
    <w:bookmarkEnd w:id="46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7" w:name="_Hlk124872322"/>
    </w:p>
    <w:bookmarkEnd w:id="47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8" w:name="_Toc154582623"/>
      <w:bookmarkStart w:id="49" w:name="_Toc218866212"/>
      <w:r w:rsidRPr="001E1B9C">
        <w:rPr>
          <w:rStyle w:val="berschrift3Zchn"/>
        </w:rPr>
        <w:lastRenderedPageBreak/>
        <w:t>Overview of reference projects</w:t>
      </w:r>
      <w:bookmarkEnd w:id="48"/>
      <w:bookmarkEnd w:id="49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0" w:name="_Hlk124872355"/>
      <w:bookmarkEnd w:id="50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31DFE" w14:textId="77777777" w:rsidR="00C336DB" w:rsidRDefault="00C336DB" w:rsidP="00A637D0">
      <w:r>
        <w:separator/>
      </w:r>
    </w:p>
  </w:endnote>
  <w:endnote w:type="continuationSeparator" w:id="0">
    <w:p w14:paraId="13F86C7F" w14:textId="77777777" w:rsidR="00C336DB" w:rsidRDefault="00C336DB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21C5A" w14:textId="77777777" w:rsidR="00C336DB" w:rsidRDefault="00C336DB" w:rsidP="00A637D0">
      <w:r>
        <w:separator/>
      </w:r>
    </w:p>
  </w:footnote>
  <w:footnote w:type="continuationSeparator" w:id="0">
    <w:p w14:paraId="76155C61" w14:textId="77777777" w:rsidR="00C336DB" w:rsidRDefault="00C336DB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00000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00000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00000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E2784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2755C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2D80"/>
    <w:rsid w:val="002B3058"/>
    <w:rsid w:val="002B5766"/>
    <w:rsid w:val="002B696B"/>
    <w:rsid w:val="002C0268"/>
    <w:rsid w:val="002C145E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02C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E7EA2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B722C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3DFD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73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36DB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3FC6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1E49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2E4A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50A49"/>
    <w:rsid w:val="001747C0"/>
    <w:rsid w:val="00194B2D"/>
    <w:rsid w:val="001D4657"/>
    <w:rsid w:val="0022755C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21C6E"/>
    <w:rsid w:val="00730660"/>
    <w:rsid w:val="007758CB"/>
    <w:rsid w:val="00796B8B"/>
    <w:rsid w:val="007A15FF"/>
    <w:rsid w:val="007C1521"/>
    <w:rsid w:val="007E1128"/>
    <w:rsid w:val="00805083"/>
    <w:rsid w:val="00837D7A"/>
    <w:rsid w:val="00844DF1"/>
    <w:rsid w:val="008633DE"/>
    <w:rsid w:val="00875332"/>
    <w:rsid w:val="008F3DFD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03A73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C941CE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1709</Words>
  <Characters>10770</Characters>
  <Application>Microsoft Office Word</Application>
  <DocSecurity>0</DocSecurity>
  <Lines>89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Stark, Philip GIZ</cp:lastModifiedBy>
  <cp:revision>14</cp:revision>
  <cp:lastPrinted>2018-02-16T12:47:00Z</cp:lastPrinted>
  <dcterms:created xsi:type="dcterms:W3CDTF">2026-02-13T15:58:00Z</dcterms:created>
  <dcterms:modified xsi:type="dcterms:W3CDTF">2026-07-20T14:39:00Z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